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F8B" w:rsidRDefault="00325F8B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</w:p>
    <w:p w:rsidR="00325F8B" w:rsidRPr="00F6799B" w:rsidRDefault="00325F8B" w:rsidP="00134508">
      <w:pPr>
        <w:spacing w:after="0" w:line="240" w:lineRule="auto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>Утвержден</w:t>
      </w:r>
      <w:r>
        <w:rPr>
          <w:rFonts w:ascii="Times New Roman" w:hAnsi="Times New Roman"/>
        </w:rPr>
        <w:t>ы</w:t>
      </w:r>
    </w:p>
    <w:p w:rsidR="00325F8B" w:rsidRPr="00F6799B" w:rsidRDefault="00325F8B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</w:t>
      </w:r>
      <w:r w:rsidRPr="00F6799B">
        <w:rPr>
          <w:rFonts w:ascii="Times New Roman" w:hAnsi="Times New Roman"/>
        </w:rPr>
        <w:t>постановлением администрации</w:t>
      </w:r>
    </w:p>
    <w:p w:rsidR="00325F8B" w:rsidRPr="00F6799B" w:rsidRDefault="00325F8B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</w:t>
      </w:r>
      <w:r w:rsidRPr="00F6799B">
        <w:rPr>
          <w:rFonts w:ascii="Times New Roman" w:hAnsi="Times New Roman"/>
        </w:rPr>
        <w:t>МО «Кингисеппский муниципальный район»</w:t>
      </w:r>
    </w:p>
    <w:p w:rsidR="00325F8B" w:rsidRPr="00F6799B" w:rsidRDefault="00325F8B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Pr="00F6799B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_______________ года</w:t>
      </w:r>
      <w:r w:rsidRPr="00F6799B">
        <w:rPr>
          <w:rFonts w:ascii="Times New Roman" w:hAnsi="Times New Roman"/>
        </w:rPr>
        <w:t xml:space="preserve">  № </w:t>
      </w:r>
      <w:r>
        <w:rPr>
          <w:rFonts w:ascii="Times New Roman" w:hAnsi="Times New Roman"/>
        </w:rPr>
        <w:t>___________</w:t>
      </w:r>
    </w:p>
    <w:p w:rsidR="00325F8B" w:rsidRDefault="00325F8B" w:rsidP="0013450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</w:t>
      </w:r>
      <w:r w:rsidRPr="00F6799B">
        <w:rPr>
          <w:rFonts w:ascii="Times New Roman" w:hAnsi="Times New Roman"/>
        </w:rPr>
        <w:t>(приложение)</w:t>
      </w:r>
    </w:p>
    <w:p w:rsidR="00325F8B" w:rsidRPr="00F6799B" w:rsidRDefault="00325F8B" w:rsidP="0013450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564" w:type="dxa"/>
        <w:tblInd w:w="93" w:type="dxa"/>
        <w:tblLook w:val="00A0"/>
      </w:tblPr>
      <w:tblGrid>
        <w:gridCol w:w="9564"/>
      </w:tblGrid>
      <w:tr w:rsidR="00325F8B" w:rsidRPr="002159C8" w:rsidTr="00252DED">
        <w:trPr>
          <w:trHeight w:val="225"/>
        </w:trPr>
        <w:tc>
          <w:tcPr>
            <w:tcW w:w="9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5F8B" w:rsidRDefault="00325F8B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Изменения,  которые вносятся в муниципальную  программу </w:t>
            </w:r>
          </w:p>
          <w:p w:rsidR="00325F8B" w:rsidRDefault="00325F8B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«Социальная поддержка отдельных категорий граждан в Кингисеппском муниципальном районе»</w:t>
            </w:r>
          </w:p>
          <w:p w:rsidR="00325F8B" w:rsidRPr="00450865" w:rsidRDefault="00325F8B" w:rsidP="00252D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 паспорте муниципальной </w:t>
      </w:r>
      <w:r w:rsidRPr="00AC1D66">
        <w:rPr>
          <w:rFonts w:ascii="Times New Roman" w:hAnsi="Times New Roman"/>
          <w:sz w:val="28"/>
          <w:szCs w:val="28"/>
        </w:rPr>
        <w:t>программы «Социальная поддержка отдельных категорий граждан в Кингисеппском муниципальном районе»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программы, в том числе по годам» изложить в следующей редакции: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3313"/>
        <w:gridCol w:w="896"/>
        <w:gridCol w:w="816"/>
        <w:gridCol w:w="816"/>
        <w:gridCol w:w="816"/>
        <w:gridCol w:w="816"/>
        <w:gridCol w:w="736"/>
        <w:gridCol w:w="816"/>
        <w:gridCol w:w="736"/>
      </w:tblGrid>
      <w:tr w:rsidR="00325F8B" w:rsidRPr="00450865" w:rsidTr="00D61268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E04A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Источники финансирования программы, в том числе по годам: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95780B" w:rsidTr="00D61268">
        <w:trPr>
          <w:trHeight w:val="3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E04A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F363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color w:val="000000"/>
                <w:sz w:val="16"/>
                <w:szCs w:val="16"/>
              </w:rPr>
              <w:t>2020</w:t>
            </w:r>
          </w:p>
        </w:tc>
      </w:tr>
      <w:tr w:rsidR="00325F8B" w:rsidRPr="0095780B" w:rsidTr="00D61268">
        <w:trPr>
          <w:trHeight w:val="49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E04A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1724008,0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525372,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585475,6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233440,9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153491,6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98108,8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106736,5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</w:tr>
      <w:tr w:rsidR="00325F8B" w:rsidRPr="0095780B" w:rsidTr="00D61268">
        <w:trPr>
          <w:trHeight w:val="7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E04A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181038,8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31317,0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29832,2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32790,7</w:t>
            </w:r>
          </w:p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23821,7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20513,6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D7288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21381,8</w:t>
            </w:r>
          </w:p>
        </w:tc>
      </w:tr>
      <w:tr w:rsidR="00325F8B" w:rsidRPr="0095780B" w:rsidTr="00F3631F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E04A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CE04A1">
              <w:rPr>
                <w:rFonts w:ascii="Times New Roman" w:hAnsi="Times New Roman"/>
                <w:color w:val="000000"/>
                <w:sz w:val="20"/>
              </w:rPr>
              <w:t>Другие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1542969,2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5780B">
              <w:rPr>
                <w:rFonts w:ascii="Times New Roman" w:hAnsi="Times New Roman"/>
                <w:sz w:val="16"/>
                <w:szCs w:val="16"/>
              </w:rPr>
              <w:t>494055,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555643,4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200650,2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129669,9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77595,2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85354,7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5780B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</w:tbl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«Развитие мер социальной поддерж</w:t>
      </w:r>
      <w:r>
        <w:rPr>
          <w:rFonts w:ascii="Times New Roman" w:hAnsi="Times New Roman"/>
          <w:sz w:val="28"/>
          <w:szCs w:val="28"/>
        </w:rPr>
        <w:t>ки отдельных категорий граждан» раздел «Источники финансирования подпрограммы, в том числе по годам»  изложить в следующей редакции:</w:t>
      </w:r>
      <w:r w:rsidRPr="006248A3">
        <w:rPr>
          <w:rFonts w:ascii="Times New Roman" w:hAnsi="Times New Roman"/>
          <w:sz w:val="28"/>
          <w:szCs w:val="28"/>
        </w:rPr>
        <w:t xml:space="preserve"> 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755"/>
        <w:gridCol w:w="1514"/>
        <w:gridCol w:w="854"/>
        <w:gridCol w:w="854"/>
        <w:gridCol w:w="854"/>
        <w:gridCol w:w="769"/>
        <w:gridCol w:w="769"/>
        <w:gridCol w:w="769"/>
        <w:gridCol w:w="769"/>
        <w:gridCol w:w="854"/>
      </w:tblGrid>
      <w:tr w:rsidR="00325F8B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58063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58063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8063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ED41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7450FD" w:rsidTr="00D61268">
        <w:trPr>
          <w:trHeight w:val="40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9E0436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E0436">
              <w:rPr>
                <w:rFonts w:ascii="Times New Roman" w:hAnsi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325F8B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321121,1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347555,0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100791,5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63263,7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64241,2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69485,3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987781,5</w:t>
            </w:r>
          </w:p>
        </w:tc>
      </w:tr>
      <w:tr w:rsidR="00325F8B" w:rsidRPr="007450FD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ED4114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25F8B" w:rsidRPr="007450FD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18030,</w:t>
            </w: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19033,7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22689,6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22028,4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20458,0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21323,7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144887,9</w:t>
            </w:r>
          </w:p>
        </w:tc>
      </w:tr>
      <w:tr w:rsidR="00325F8B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96476,5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105042,9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201519,4</w:t>
            </w:r>
          </w:p>
        </w:tc>
      </w:tr>
      <w:tr w:rsidR="00325F8B" w:rsidRPr="007450FD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206613,8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223478,4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78101,9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41235,3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43783,2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48161,6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641374,2</w:t>
            </w:r>
          </w:p>
        </w:tc>
      </w:tr>
      <w:tr w:rsidR="00325F8B" w:rsidRPr="007450FD" w:rsidTr="007E50A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ED411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ED4114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450FD" w:rsidRDefault="00325F8B" w:rsidP="007E50A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7450FD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4A2F9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Pr="004A2F96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325F8B" w:rsidRDefault="00325F8B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30B60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«Развитие мер социальной поддержки отдельных категорий граждан»</w:t>
      </w:r>
      <w:r w:rsidRPr="00430B6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430B60" w:rsidDel="005637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30B60">
        <w:rPr>
          <w:rFonts w:ascii="Times New Roman" w:hAnsi="Times New Roman"/>
          <w:color w:val="000000"/>
          <w:sz w:val="28"/>
          <w:szCs w:val="28"/>
        </w:rPr>
        <w:t>программы составит за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430B60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/>
          <w:color w:val="000000"/>
          <w:sz w:val="28"/>
          <w:szCs w:val="28"/>
        </w:rPr>
        <w:t xml:space="preserve"> –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987781,5</w:t>
      </w:r>
      <w:r w:rsidRPr="00430B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 w:rsidRPr="00430B60">
        <w:rPr>
          <w:rFonts w:ascii="Times New Roman" w:hAnsi="Times New Roman"/>
          <w:color w:val="000000"/>
          <w:sz w:val="28"/>
          <w:szCs w:val="28"/>
        </w:rPr>
        <w:t>, в том числе</w:t>
      </w:r>
      <w:r>
        <w:rPr>
          <w:rFonts w:ascii="Times New Roman" w:hAnsi="Times New Roman"/>
          <w:color w:val="000000"/>
          <w:sz w:val="28"/>
          <w:szCs w:val="28"/>
        </w:rPr>
        <w:t>:».</w:t>
      </w:r>
    </w:p>
    <w:p w:rsidR="00325F8B" w:rsidRPr="002A2FE8" w:rsidRDefault="00325F8B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В п</w:t>
      </w:r>
      <w:r w:rsidRPr="006248A3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6248A3">
        <w:rPr>
          <w:rFonts w:ascii="Times New Roman" w:hAnsi="Times New Roman"/>
          <w:sz w:val="28"/>
          <w:szCs w:val="28"/>
        </w:rPr>
        <w:t xml:space="preserve"> муниципальной подпрограммы 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раздел «Источники финансирования подпрограммы, в том числе по годам» </w:t>
      </w:r>
      <w:r w:rsidRPr="006248A3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6248A3">
        <w:rPr>
          <w:rFonts w:ascii="Times New Roman" w:hAnsi="Times New Roman"/>
          <w:sz w:val="28"/>
          <w:szCs w:val="28"/>
        </w:rPr>
        <w:t xml:space="preserve"> редакции: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2128"/>
        <w:gridCol w:w="2035"/>
        <w:gridCol w:w="769"/>
        <w:gridCol w:w="769"/>
        <w:gridCol w:w="769"/>
        <w:gridCol w:w="769"/>
        <w:gridCol w:w="556"/>
        <w:gridCol w:w="556"/>
        <w:gridCol w:w="556"/>
        <w:gridCol w:w="854"/>
      </w:tblGrid>
      <w:tr w:rsidR="00325F8B" w:rsidRPr="00450865" w:rsidTr="00D61268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0E2BEF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E2BE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CA5202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62636E" w:rsidTr="00D61268">
        <w:trPr>
          <w:trHeight w:val="35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color w:val="000000"/>
                <w:sz w:val="17"/>
                <w:szCs w:val="17"/>
              </w:rPr>
              <w:t>Итого</w:t>
            </w:r>
          </w:p>
        </w:tc>
      </w:tr>
      <w:tr w:rsidR="00325F8B" w:rsidRPr="0062636E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60436,6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68579,6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76145,7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39587,1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D114EC">
            <w:pPr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244749,0</w:t>
            </w:r>
          </w:p>
        </w:tc>
      </w:tr>
      <w:tr w:rsidR="00325F8B" w:rsidRPr="0062636E" w:rsidTr="00D61268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A5202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25F8B" w:rsidRPr="0062636E" w:rsidTr="00D61268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476,1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200</w:t>
            </w:r>
            <w:r w:rsidRPr="0062636E">
              <w:rPr>
                <w:rFonts w:ascii="Times New Roman" w:hAnsi="Times New Roman"/>
                <w:sz w:val="17"/>
                <w:szCs w:val="17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776,1</w:t>
            </w:r>
          </w:p>
        </w:tc>
      </w:tr>
      <w:tr w:rsidR="00325F8B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  <w:tr w:rsidR="00325F8B" w:rsidRPr="0062636E" w:rsidTr="00D61268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59960,5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68379,6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76045,7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39587,1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243972,9</w:t>
            </w:r>
          </w:p>
        </w:tc>
      </w:tr>
      <w:tr w:rsidR="00325F8B" w:rsidRPr="0062636E" w:rsidTr="00875A1A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A5202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A5202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62636E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2636E"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</w:tr>
    </w:tbl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5.  </w:t>
      </w:r>
      <w:r w:rsidRPr="00A326A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6248A3">
        <w:rPr>
          <w:rFonts w:ascii="Times New Roman" w:hAnsi="Times New Roman"/>
          <w:sz w:val="28"/>
          <w:szCs w:val="28"/>
        </w:rPr>
        <w:t>«Модернизация и развитие социа</w:t>
      </w:r>
      <w:r>
        <w:rPr>
          <w:rFonts w:ascii="Times New Roman" w:hAnsi="Times New Roman"/>
          <w:sz w:val="28"/>
          <w:szCs w:val="28"/>
        </w:rPr>
        <w:t xml:space="preserve">льного обслуживания населения» 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 изложить в следующей редакции:</w:t>
      </w:r>
    </w:p>
    <w:p w:rsidR="00325F8B" w:rsidRDefault="00325F8B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Объем финансовых ресурсов, необходимых для реализации </w:t>
      </w:r>
      <w:r w:rsidRPr="00F4501C">
        <w:rPr>
          <w:rFonts w:ascii="Times New Roman" w:hAnsi="Times New Roman"/>
          <w:color w:val="000000"/>
          <w:sz w:val="28"/>
          <w:szCs w:val="28"/>
        </w:rPr>
        <w:t xml:space="preserve">подпрограммы «Модернизация и развитие социального обслуживания населения» </w:t>
      </w:r>
      <w:r w:rsidRPr="00686923">
        <w:rPr>
          <w:rFonts w:ascii="Times New Roman" w:hAnsi="Times New Roman"/>
          <w:color w:val="000000"/>
          <w:sz w:val="28"/>
          <w:szCs w:val="28"/>
        </w:rPr>
        <w:t xml:space="preserve">составит </w:t>
      </w:r>
      <w:r w:rsidRPr="000D479E">
        <w:rPr>
          <w:rFonts w:ascii="Times New Roman" w:hAnsi="Times New Roman"/>
          <w:color w:val="000000"/>
          <w:sz w:val="28"/>
          <w:szCs w:val="28"/>
        </w:rPr>
        <w:t>с 201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по 20</w:t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0D479E">
        <w:rPr>
          <w:rFonts w:ascii="Times New Roman" w:hAnsi="Times New Roman"/>
          <w:color w:val="000000"/>
          <w:sz w:val="28"/>
          <w:szCs w:val="28"/>
        </w:rPr>
        <w:t xml:space="preserve"> гг.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244749,0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325F8B" w:rsidRPr="00A61108" w:rsidRDefault="00325F8B" w:rsidP="00134508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Cs w:val="28"/>
        </w:rPr>
      </w:pP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«Совершенствование социальной поддержки семьи и детей»</w:t>
      </w:r>
      <w:r w:rsidRPr="002A2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раздел «Источники финансирования подпрограммы, в том числе по годам»  изложить в следующей редакции:   </w:t>
      </w: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1864"/>
        <w:gridCol w:w="1667"/>
        <w:gridCol w:w="801"/>
        <w:gridCol w:w="854"/>
        <w:gridCol w:w="769"/>
        <w:gridCol w:w="769"/>
        <w:gridCol w:w="769"/>
        <w:gridCol w:w="801"/>
        <w:gridCol w:w="576"/>
        <w:gridCol w:w="891"/>
      </w:tblGrid>
      <w:tr w:rsidR="00325F8B" w:rsidRPr="00450865" w:rsidTr="007847B6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D1771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D1771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1771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C6041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842A30" w:rsidTr="007847B6">
        <w:trPr>
          <w:trHeight w:val="3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842A30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325F8B" w:rsidRPr="00693B65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693B65">
              <w:rPr>
                <w:rFonts w:ascii="Times New Roman" w:hAnsi="Times New Roman"/>
                <w:sz w:val="17"/>
                <w:szCs w:val="17"/>
              </w:rPr>
              <w:t>93064,7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126115,0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24797,6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27903,4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33812,0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37193,1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693B65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342885,8</w:t>
            </w:r>
          </w:p>
        </w:tc>
      </w:tr>
      <w:tr w:rsidR="00325F8B" w:rsidRPr="00842A30" w:rsidTr="007847B6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60415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325F8B" w:rsidRPr="00842A30" w:rsidTr="007847B6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707,20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570,8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726,50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795,0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2799,5</w:t>
            </w:r>
          </w:p>
        </w:tc>
      </w:tr>
      <w:tr w:rsidR="00325F8B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23221,</w:t>
            </w:r>
            <w:r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28873,9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334,3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52429,3</w:t>
            </w:r>
          </w:p>
        </w:tc>
      </w:tr>
      <w:tr w:rsidR="00325F8B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F1DBC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F1DBC">
              <w:rPr>
                <w:rFonts w:ascii="Times New Roman" w:hAnsi="Times New Roman"/>
                <w:sz w:val="17"/>
                <w:szCs w:val="17"/>
              </w:rPr>
              <w:t>69136,4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F1DBC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96670,3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F1DBC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23736,8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F1DBC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27108,4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F1DBC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33812,0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37193,1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842A30" w:rsidRDefault="00325F8B" w:rsidP="00875A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287657,0</w:t>
            </w:r>
          </w:p>
        </w:tc>
      </w:tr>
      <w:tr w:rsidR="00325F8B" w:rsidRPr="00842A30" w:rsidTr="007847B6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6041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60415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842A30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842A30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7. В разделе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«Совершенствование социальной поддержки семьи и детей»</w:t>
      </w:r>
      <w:r w:rsidRPr="004A2F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абзац 1изложить в следующей редакции:</w:t>
      </w:r>
    </w:p>
    <w:p w:rsidR="00325F8B" w:rsidRDefault="00325F8B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76126">
        <w:rPr>
          <w:rFonts w:ascii="Times New Roman" w:hAnsi="Times New Roman"/>
          <w:color w:val="000000"/>
          <w:sz w:val="28"/>
          <w:szCs w:val="28"/>
        </w:rPr>
        <w:t>Объем финансовых ресурсов, необходимых для реализации подпрограммы «Совершенствование социальной поддержки семьи и детей» составляет</w:t>
      </w:r>
      <w:r w:rsidRPr="00076126">
        <w:rPr>
          <w:rFonts w:ascii="Times New Roman" w:hAnsi="Times New Roman"/>
          <w:b/>
          <w:sz w:val="28"/>
          <w:szCs w:val="28"/>
        </w:rPr>
        <w:t xml:space="preserve"> </w:t>
      </w:r>
      <w:r w:rsidRPr="00076126">
        <w:rPr>
          <w:rFonts w:ascii="Times New Roman" w:hAnsi="Times New Roman"/>
          <w:sz w:val="28"/>
          <w:szCs w:val="28"/>
        </w:rPr>
        <w:t>всего за период с 201</w:t>
      </w:r>
      <w:r>
        <w:rPr>
          <w:rFonts w:ascii="Times New Roman" w:hAnsi="Times New Roman"/>
          <w:sz w:val="28"/>
          <w:szCs w:val="28"/>
        </w:rPr>
        <w:t>4</w:t>
      </w:r>
      <w:r w:rsidRPr="00076126">
        <w:rPr>
          <w:rFonts w:ascii="Times New Roman" w:hAnsi="Times New Roman"/>
          <w:sz w:val="28"/>
          <w:szCs w:val="28"/>
        </w:rPr>
        <w:t xml:space="preserve"> по 20</w:t>
      </w:r>
      <w:r>
        <w:rPr>
          <w:rFonts w:ascii="Times New Roman" w:hAnsi="Times New Roman"/>
          <w:sz w:val="28"/>
          <w:szCs w:val="28"/>
        </w:rPr>
        <w:t>20</w:t>
      </w:r>
      <w:r w:rsidRPr="00076126">
        <w:rPr>
          <w:rFonts w:ascii="Times New Roman" w:hAnsi="Times New Roman"/>
          <w:sz w:val="28"/>
          <w:szCs w:val="28"/>
        </w:rPr>
        <w:t xml:space="preserve"> гг. </w:t>
      </w:r>
      <w:r>
        <w:rPr>
          <w:rFonts w:ascii="Times New Roman" w:hAnsi="Times New Roman"/>
          <w:sz w:val="28"/>
          <w:szCs w:val="28"/>
        </w:rPr>
        <w:t xml:space="preserve">342885,8 </w:t>
      </w:r>
      <w:r w:rsidRPr="00D43C4C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яч </w:t>
      </w:r>
      <w:r w:rsidRPr="00D43C4C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325F8B" w:rsidRPr="00A61108" w:rsidRDefault="00325F8B" w:rsidP="00134508">
      <w:pPr>
        <w:autoSpaceDE w:val="0"/>
        <w:autoSpaceDN w:val="0"/>
        <w:adjustRightInd w:val="0"/>
        <w:spacing w:after="0" w:line="240" w:lineRule="auto"/>
        <w:ind w:firstLine="714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8.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«Социальная поддержка граждан пожилого возраста и инвалидов»</w:t>
      </w:r>
      <w:r>
        <w:rPr>
          <w:rFonts w:ascii="Times New Roman" w:hAnsi="Times New Roman"/>
          <w:sz w:val="28"/>
          <w:szCs w:val="28"/>
        </w:rPr>
        <w:t xml:space="preserve">  раздел «Источники финансирования подпрограммы, в том числе по годам» изложить в следующей</w:t>
      </w:r>
      <w:r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0A0"/>
      </w:tblPr>
      <w:tblGrid>
        <w:gridCol w:w="2000"/>
        <w:gridCol w:w="992"/>
        <w:gridCol w:w="851"/>
        <w:gridCol w:w="850"/>
        <w:gridCol w:w="851"/>
        <w:gridCol w:w="850"/>
        <w:gridCol w:w="821"/>
        <w:gridCol w:w="720"/>
        <w:gridCol w:w="726"/>
        <w:gridCol w:w="993"/>
      </w:tblGrid>
      <w:tr w:rsidR="00325F8B" w:rsidRPr="00450865" w:rsidTr="00D61268">
        <w:trPr>
          <w:trHeight w:val="328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DA774A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DA774A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A774A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060F38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450865" w:rsidTr="00D61268">
        <w:trPr>
          <w:trHeight w:val="35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325F8B" w:rsidRPr="00F83114" w:rsidTr="00D61268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737,0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8857,3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775,4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428,3</w:t>
            </w: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10798,0</w:t>
            </w:r>
          </w:p>
        </w:tc>
      </w:tr>
      <w:tr w:rsidR="00325F8B" w:rsidRPr="00F83114" w:rsidTr="00D61268">
        <w:trPr>
          <w:trHeight w:val="3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060F38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</w:rPr>
            </w:pPr>
          </w:p>
        </w:tc>
      </w:tr>
      <w:tr w:rsidR="00325F8B" w:rsidRPr="00F83114" w:rsidTr="00D61268">
        <w:trPr>
          <w:trHeight w:val="900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538,8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8857,3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764,6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428,3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10589,0</w:t>
            </w:r>
          </w:p>
        </w:tc>
      </w:tr>
      <w:tr w:rsidR="00325F8B" w:rsidRPr="00F83114" w:rsidTr="00D61268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</w:tr>
      <w:tr w:rsidR="00325F8B" w:rsidRPr="00F83114" w:rsidTr="00D61268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198,2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209,0</w:t>
            </w:r>
          </w:p>
        </w:tc>
      </w:tr>
      <w:tr w:rsidR="00325F8B" w:rsidRPr="00F83114" w:rsidTr="00F1607F">
        <w:trPr>
          <w:trHeight w:val="525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060F38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060F38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F83114" w:rsidRDefault="00325F8B" w:rsidP="00F1607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F83114">
              <w:rPr>
                <w:rFonts w:ascii="Times New Roman" w:hAnsi="Times New Roman"/>
                <w:sz w:val="18"/>
              </w:rPr>
              <w:t>0</w:t>
            </w:r>
          </w:p>
        </w:tc>
      </w:tr>
    </w:tbl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 В раздел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«Социальная поддержка граждан пожилого возраста и инвалидов»</w:t>
      </w:r>
      <w:r>
        <w:rPr>
          <w:rFonts w:ascii="Times New Roman" w:hAnsi="Times New Roman"/>
          <w:sz w:val="28"/>
          <w:szCs w:val="28"/>
        </w:rPr>
        <w:t xml:space="preserve"> абзац 3 изложить в следующей редакции:</w:t>
      </w:r>
    </w:p>
    <w:p w:rsidR="00325F8B" w:rsidRDefault="00325F8B" w:rsidP="001345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1631F">
        <w:rPr>
          <w:rFonts w:ascii="Times New Roman" w:hAnsi="Times New Roman"/>
          <w:sz w:val="28"/>
          <w:szCs w:val="28"/>
        </w:rPr>
        <w:t>Объ</w:t>
      </w:r>
      <w:r>
        <w:rPr>
          <w:rFonts w:ascii="Times New Roman" w:hAnsi="Times New Roman"/>
          <w:sz w:val="28"/>
          <w:szCs w:val="28"/>
        </w:rPr>
        <w:t>емы финансирования мероприятий П</w:t>
      </w:r>
      <w:r w:rsidRPr="0011631F">
        <w:rPr>
          <w:rFonts w:ascii="Times New Roman" w:hAnsi="Times New Roman"/>
          <w:sz w:val="28"/>
          <w:szCs w:val="28"/>
        </w:rPr>
        <w:t>одпрограммы могут быть уточнены исходя из средств, предусматриваемых в областном бюджете и местных бюджетах на 201</w:t>
      </w:r>
      <w:r>
        <w:rPr>
          <w:rFonts w:ascii="Times New Roman" w:hAnsi="Times New Roman"/>
          <w:sz w:val="28"/>
          <w:szCs w:val="28"/>
        </w:rPr>
        <w:t>4</w:t>
      </w:r>
      <w:r w:rsidRPr="0011631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11631F"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  <w:t xml:space="preserve"> Объем финансовых ресурсов, необходимых для реализации подпрограммы  на период 2014-2020 </w:t>
      </w:r>
      <w:r w:rsidRPr="00526989">
        <w:rPr>
          <w:rFonts w:ascii="Times New Roman" w:hAnsi="Times New Roman"/>
          <w:sz w:val="28"/>
          <w:szCs w:val="28"/>
        </w:rPr>
        <w:t xml:space="preserve">годов </w:t>
      </w:r>
      <w:r>
        <w:rPr>
          <w:rFonts w:ascii="Times New Roman" w:hAnsi="Times New Roman"/>
          <w:sz w:val="28"/>
          <w:szCs w:val="28"/>
        </w:rPr>
        <w:t xml:space="preserve"> составляет 10798,0  тысяч  </w:t>
      </w:r>
      <w:r w:rsidRPr="00526989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лей».</w:t>
      </w:r>
    </w:p>
    <w:p w:rsidR="00325F8B" w:rsidRPr="0011631F" w:rsidRDefault="00325F8B" w:rsidP="001345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10. В п</w:t>
      </w:r>
      <w:r w:rsidRPr="000A77D1">
        <w:rPr>
          <w:rFonts w:ascii="Times New Roman" w:hAnsi="Times New Roman"/>
          <w:sz w:val="28"/>
          <w:szCs w:val="28"/>
        </w:rPr>
        <w:t>аспорт</w:t>
      </w:r>
      <w:r>
        <w:rPr>
          <w:rFonts w:ascii="Times New Roman" w:hAnsi="Times New Roman"/>
          <w:sz w:val="28"/>
          <w:szCs w:val="28"/>
        </w:rPr>
        <w:t>е</w:t>
      </w:r>
      <w:r w:rsidRPr="000A77D1">
        <w:rPr>
          <w:rFonts w:ascii="Times New Roman" w:hAnsi="Times New Roman"/>
          <w:sz w:val="28"/>
          <w:szCs w:val="28"/>
        </w:rPr>
        <w:t xml:space="preserve"> муниципальной подпрограммы 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раздел «Источники финансирования подпрограммы, в том числе по годам» </w:t>
      </w:r>
      <w:r w:rsidRPr="000A77D1">
        <w:rPr>
          <w:rFonts w:ascii="Times New Roman" w:hAnsi="Times New Roman"/>
          <w:sz w:val="28"/>
          <w:szCs w:val="28"/>
        </w:rPr>
        <w:t xml:space="preserve">изложить в </w:t>
      </w:r>
      <w:r>
        <w:rPr>
          <w:rFonts w:ascii="Times New Roman" w:hAnsi="Times New Roman"/>
          <w:sz w:val="28"/>
          <w:szCs w:val="28"/>
        </w:rPr>
        <w:t xml:space="preserve">следующей </w:t>
      </w:r>
      <w:r w:rsidRPr="000A77D1">
        <w:rPr>
          <w:rFonts w:ascii="Times New Roman" w:hAnsi="Times New Roman"/>
          <w:sz w:val="28"/>
          <w:szCs w:val="28"/>
        </w:rPr>
        <w:t xml:space="preserve"> редакции: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3" w:type="dxa"/>
        <w:tblLook w:val="00A0"/>
      </w:tblPr>
      <w:tblGrid>
        <w:gridCol w:w="2116"/>
        <w:gridCol w:w="2019"/>
        <w:gridCol w:w="866"/>
        <w:gridCol w:w="766"/>
        <w:gridCol w:w="766"/>
        <w:gridCol w:w="666"/>
        <w:gridCol w:w="576"/>
        <w:gridCol w:w="576"/>
        <w:gridCol w:w="576"/>
        <w:gridCol w:w="834"/>
      </w:tblGrid>
      <w:tr w:rsidR="00325F8B" w:rsidRPr="00450865" w:rsidTr="00B00C9B">
        <w:trPr>
          <w:trHeight w:val="32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34015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340154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40154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C778DE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Источник финансирования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4F5E87" w:rsidTr="00B00C9B">
        <w:trPr>
          <w:trHeight w:val="28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F5E87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4F5E87">
              <w:rPr>
                <w:rFonts w:ascii="Times New Roman" w:hAnsi="Times New Roman"/>
                <w:color w:val="000000"/>
                <w:sz w:val="18"/>
              </w:rPr>
              <w:t>Итого</w:t>
            </w:r>
          </w:p>
        </w:tc>
      </w:tr>
      <w:tr w:rsidR="00325F8B" w:rsidRPr="00797F5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всего: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24604,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4927,6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8390,0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410,0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797F5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38332,1</w:t>
            </w:r>
          </w:p>
        </w:tc>
      </w:tr>
      <w:tr w:rsidR="00325F8B" w:rsidRPr="00106914" w:rsidTr="00B00C9B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C778DE">
              <w:rPr>
                <w:rFonts w:ascii="Times New Roman" w:hAnsi="Times New Roman"/>
                <w:sz w:val="16"/>
              </w:rPr>
              <w:t>в том числе: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25F8B" w:rsidRPr="00797F54" w:rsidTr="005105FD">
        <w:trPr>
          <w:trHeight w:val="9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 МО "Кингисеппский муниципальный район"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11155,3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976,6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97F5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20841,9</w:t>
            </w:r>
          </w:p>
        </w:tc>
      </w:tr>
      <w:tr w:rsidR="00325F8B" w:rsidRPr="00797F54" w:rsidTr="005105F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11841,1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2439,7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97F5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14280,8</w:t>
            </w:r>
          </w:p>
        </w:tc>
      </w:tr>
      <w:tr w:rsidR="00325F8B" w:rsidRPr="00797F54" w:rsidTr="005105F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Средства бюджета Ленинградской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1608,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90,</w:t>
            </w: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797F5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3209,4</w:t>
            </w:r>
          </w:p>
        </w:tc>
      </w:tr>
      <w:tr w:rsidR="00325F8B" w:rsidRPr="00106914" w:rsidTr="005105FD">
        <w:trPr>
          <w:trHeight w:val="5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C778D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</w:rPr>
            </w:pPr>
            <w:r w:rsidRPr="00C778DE">
              <w:rPr>
                <w:rFonts w:ascii="Times New Roman" w:hAnsi="Times New Roman"/>
                <w:color w:val="000000"/>
                <w:sz w:val="16"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A128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06914">
              <w:rPr>
                <w:rFonts w:ascii="Times New Roman" w:hAnsi="Times New Roman"/>
                <w:sz w:val="20"/>
              </w:rPr>
              <w:t>0</w:t>
            </w:r>
          </w:p>
        </w:tc>
      </w:tr>
    </w:tbl>
    <w:p w:rsidR="00325F8B" w:rsidRPr="00AC1D66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11. В разделе </w:t>
      </w: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 «Информация по ресурсному обеспечению подпрограммы </w:t>
      </w:r>
      <w:r w:rsidRPr="000A77D1">
        <w:rPr>
          <w:rFonts w:ascii="Times New Roman" w:hAnsi="Times New Roman"/>
          <w:sz w:val="28"/>
          <w:szCs w:val="28"/>
        </w:rPr>
        <w:t>«Формирование доступной среды жизнедеятельности для инвалидов»</w:t>
      </w:r>
      <w:r>
        <w:rPr>
          <w:rFonts w:ascii="Times New Roman" w:hAnsi="Times New Roman"/>
          <w:sz w:val="28"/>
          <w:szCs w:val="28"/>
        </w:rPr>
        <w:t xml:space="preserve"> абзац 2 изложить в следующей редакции:</w:t>
      </w: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«</w:t>
      </w:r>
      <w:r>
        <w:rPr>
          <w:rFonts w:ascii="Times New Roman" w:hAnsi="Times New Roman"/>
          <w:color w:val="000000"/>
          <w:sz w:val="28"/>
          <w:szCs w:val="28"/>
        </w:rPr>
        <w:t xml:space="preserve">Общий объем финансирования Подпрограммы по мероприятиям, направленным на адаптацию объектов в приоритетных сферах жизнедеятельности 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sz w:val="28"/>
          <w:szCs w:val="28"/>
          <w:lang w:eastAsia="ar-SA"/>
        </w:rPr>
        <w:t xml:space="preserve">38332,1 </w:t>
      </w:r>
      <w:r w:rsidRPr="000873E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0873E0">
        <w:rPr>
          <w:rFonts w:ascii="Times New Roman" w:hAnsi="Times New Roman"/>
          <w:color w:val="000000"/>
          <w:sz w:val="28"/>
          <w:szCs w:val="28"/>
        </w:rPr>
        <w:t>тысяч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873E0"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12. В паспорте муниципальной подпрограммы «Обеспечение условий реализации программы и проведение мероприятий в области социальной политики» раздел «Источники финансирования подпрограммы, в том числе по годам» изложить в следующей редакции:</w:t>
      </w: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96" w:type="dxa"/>
        <w:tblInd w:w="93" w:type="dxa"/>
        <w:tblLayout w:type="fixed"/>
        <w:tblLook w:val="00A0"/>
      </w:tblPr>
      <w:tblGrid>
        <w:gridCol w:w="1275"/>
        <w:gridCol w:w="1717"/>
        <w:gridCol w:w="851"/>
        <w:gridCol w:w="850"/>
        <w:gridCol w:w="851"/>
        <w:gridCol w:w="850"/>
        <w:gridCol w:w="821"/>
        <w:gridCol w:w="720"/>
        <w:gridCol w:w="869"/>
        <w:gridCol w:w="992"/>
      </w:tblGrid>
      <w:tr w:rsidR="00325F8B" w:rsidRPr="00450865" w:rsidTr="00D61268">
        <w:trPr>
          <w:trHeight w:val="328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B02DF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Источники финансирования подпрограммы, </w:t>
            </w:r>
          </w:p>
          <w:p w:rsidR="00325F8B" w:rsidRPr="00B02DF1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DF1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годам:</w:t>
            </w:r>
          </w:p>
        </w:tc>
        <w:tc>
          <w:tcPr>
            <w:tcW w:w="17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25F8B" w:rsidRPr="00DC1DAE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Источник финансирования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50865">
              <w:rPr>
                <w:rFonts w:ascii="Times New Roman" w:hAnsi="Times New Roman"/>
                <w:color w:val="000000"/>
              </w:rPr>
              <w:t>Расходы (тыс. руб.)</w:t>
            </w:r>
          </w:p>
        </w:tc>
      </w:tr>
      <w:tr w:rsidR="00325F8B" w:rsidRPr="00106914" w:rsidTr="00D61268">
        <w:trPr>
          <w:trHeight w:val="703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2017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2019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 w:rsidRPr="00106914">
              <w:rPr>
                <w:rFonts w:ascii="Times New Roman" w:hAnsi="Times New Roman"/>
                <w:color w:val="000000"/>
                <w:sz w:val="16"/>
              </w:rPr>
              <w:t>Итого</w:t>
            </w:r>
          </w:p>
        </w:tc>
      </w:tr>
      <w:tr w:rsidR="00325F8B" w:rsidRPr="00106914" w:rsidTr="00D61268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всего: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25408,8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29441,2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22540,7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21899,1</w:t>
            </w:r>
          </w:p>
        </w:tc>
        <w:tc>
          <w:tcPr>
            <w:tcW w:w="82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55,6</w:t>
            </w: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58,1</w:t>
            </w:r>
          </w:p>
        </w:tc>
        <w:tc>
          <w:tcPr>
            <w:tcW w:w="8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58,1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99461,6</w:t>
            </w:r>
          </w:p>
        </w:tc>
      </w:tr>
      <w:tr w:rsidR="00325F8B" w:rsidRPr="00106914" w:rsidTr="00D61268">
        <w:trPr>
          <w:trHeight w:val="3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sz w:val="18"/>
              </w:rPr>
            </w:pPr>
            <w:r w:rsidRPr="00DC1DAE">
              <w:rPr>
                <w:rFonts w:ascii="Times New Roman" w:hAnsi="Times New Roman"/>
                <w:sz w:val="18"/>
              </w:rPr>
              <w:t>в том числе: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B02DF1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B02DF1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B02DF1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</w:tr>
      <w:tr w:rsidR="00325F8B" w:rsidRPr="00106914" w:rsidTr="00D61268">
        <w:trPr>
          <w:trHeight w:val="900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 МО "Кингисеппский муниципальный район"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408,8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193,8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160,0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55,6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58,1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1144,4</w:t>
            </w:r>
          </w:p>
        </w:tc>
      </w:tr>
      <w:tr w:rsidR="00325F8B" w:rsidRPr="00106914" w:rsidTr="00D61268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</w:tr>
      <w:tr w:rsidR="00325F8B" w:rsidRPr="00106914" w:rsidTr="00D61268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Средства бюджета Ленинградской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25000,0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29247,4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22330,7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21739,1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98317,2</w:t>
            </w:r>
          </w:p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25F8B" w:rsidRPr="00106914" w:rsidTr="003A7683">
        <w:trPr>
          <w:trHeight w:val="525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450865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DC1DAE" w:rsidRDefault="00325F8B" w:rsidP="00B6335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</w:rPr>
            </w:pPr>
            <w:r w:rsidRPr="00DC1DAE">
              <w:rPr>
                <w:rFonts w:ascii="Times New Roman" w:hAnsi="Times New Roman"/>
                <w:color w:val="000000"/>
                <w:sz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B63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5F8B" w:rsidRPr="00106914" w:rsidRDefault="00325F8B" w:rsidP="003A768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106914">
              <w:rPr>
                <w:rFonts w:ascii="Times New Roman" w:hAnsi="Times New Roman"/>
                <w:sz w:val="16"/>
              </w:rPr>
              <w:t>0</w:t>
            </w:r>
          </w:p>
        </w:tc>
      </w:tr>
    </w:tbl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F8B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13.       Раздел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2B53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«Информация по ресурсному обеспечению подпрограммы «Обеспечение условий реализации программы и проведение мероприятий в области социальной политики» изложить в следующей редакции;</w:t>
      </w:r>
    </w:p>
    <w:p w:rsidR="00325F8B" w:rsidRPr="002B5342" w:rsidRDefault="00325F8B" w:rsidP="001345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«Объем финансовых ресурсов, необходимых для реализации подпрограммы  «Обеспечение условий реализации программы и проведение мероприятий в области социальной политики»  составит с 2014 по 2020 гг. 99461,6 тысяч рублей»</w:t>
      </w:r>
    </w:p>
    <w:p w:rsidR="00325F8B" w:rsidRDefault="00325F8B" w:rsidP="001345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14.  Таблицу «Муниципальная  программа </w:t>
      </w:r>
      <w:r w:rsidRPr="00A326A8">
        <w:rPr>
          <w:rFonts w:ascii="Times New Roman" w:hAnsi="Times New Roman"/>
          <w:sz w:val="28"/>
          <w:szCs w:val="28"/>
        </w:rPr>
        <w:t xml:space="preserve">«Социальная поддержка отдельных категорий граждан в Кингисеппском </w:t>
      </w:r>
      <w:r>
        <w:rPr>
          <w:rFonts w:ascii="Times New Roman" w:hAnsi="Times New Roman"/>
          <w:sz w:val="28"/>
          <w:szCs w:val="28"/>
        </w:rPr>
        <w:t>муниципальном районе</w:t>
      </w:r>
      <w:r w:rsidRPr="00A326A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 (приложение).</w:t>
      </w:r>
    </w:p>
    <w:p w:rsidR="00325F8B" w:rsidRPr="00E96CF0" w:rsidRDefault="00325F8B" w:rsidP="00D448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 w:val="28"/>
          <w:szCs w:val="28"/>
        </w:rPr>
        <w:t xml:space="preserve">      15. Приложения №1, №2 к муниципальным подпрограммам утвердить в новой редакции согласно приложениям.</w:t>
      </w:r>
    </w:p>
    <w:sectPr w:rsidR="00325F8B" w:rsidRPr="00E96CF0" w:rsidSect="00AF33A9">
      <w:pgSz w:w="11906" w:h="16838"/>
      <w:pgMar w:top="95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F8B" w:rsidRDefault="00325F8B" w:rsidP="006074D6">
      <w:pPr>
        <w:spacing w:after="0" w:line="240" w:lineRule="auto"/>
      </w:pPr>
      <w:r>
        <w:separator/>
      </w:r>
    </w:p>
  </w:endnote>
  <w:endnote w:type="continuationSeparator" w:id="0">
    <w:p w:rsidR="00325F8B" w:rsidRDefault="00325F8B" w:rsidP="00607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F8B" w:rsidRDefault="00325F8B" w:rsidP="006074D6">
      <w:pPr>
        <w:spacing w:after="0" w:line="240" w:lineRule="auto"/>
      </w:pPr>
      <w:r>
        <w:separator/>
      </w:r>
    </w:p>
  </w:footnote>
  <w:footnote w:type="continuationSeparator" w:id="0">
    <w:p w:rsidR="00325F8B" w:rsidRDefault="00325F8B" w:rsidP="00607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E78"/>
    <w:multiLevelType w:val="hybridMultilevel"/>
    <w:tmpl w:val="B36003C6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F85105"/>
    <w:multiLevelType w:val="hybridMultilevel"/>
    <w:tmpl w:val="E1DEA2A4"/>
    <w:lvl w:ilvl="0" w:tplc="87E6E8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865"/>
    <w:rsid w:val="00022596"/>
    <w:rsid w:val="000423C9"/>
    <w:rsid w:val="00060F38"/>
    <w:rsid w:val="00076126"/>
    <w:rsid w:val="000826EC"/>
    <w:rsid w:val="000873E0"/>
    <w:rsid w:val="000931FF"/>
    <w:rsid w:val="000A77D1"/>
    <w:rsid w:val="000C5D64"/>
    <w:rsid w:val="000D45A8"/>
    <w:rsid w:val="000D479E"/>
    <w:rsid w:val="000D5653"/>
    <w:rsid w:val="000E2BEF"/>
    <w:rsid w:val="000E3A99"/>
    <w:rsid w:val="000F350A"/>
    <w:rsid w:val="00105D50"/>
    <w:rsid w:val="00106914"/>
    <w:rsid w:val="0011631F"/>
    <w:rsid w:val="00134508"/>
    <w:rsid w:val="001451AC"/>
    <w:rsid w:val="00153E38"/>
    <w:rsid w:val="0016454B"/>
    <w:rsid w:val="0017786E"/>
    <w:rsid w:val="00191B4E"/>
    <w:rsid w:val="0019331A"/>
    <w:rsid w:val="001A2241"/>
    <w:rsid w:val="001A53BD"/>
    <w:rsid w:val="001F6485"/>
    <w:rsid w:val="002159C8"/>
    <w:rsid w:val="00222ECF"/>
    <w:rsid w:val="00241837"/>
    <w:rsid w:val="00252DED"/>
    <w:rsid w:val="002768D1"/>
    <w:rsid w:val="00282F79"/>
    <w:rsid w:val="002923D7"/>
    <w:rsid w:val="002A2FE8"/>
    <w:rsid w:val="002A3A73"/>
    <w:rsid w:val="002A532C"/>
    <w:rsid w:val="002B5342"/>
    <w:rsid w:val="002E10EA"/>
    <w:rsid w:val="002F1B79"/>
    <w:rsid w:val="00306581"/>
    <w:rsid w:val="00325F8B"/>
    <w:rsid w:val="003348C0"/>
    <w:rsid w:val="00337EA8"/>
    <w:rsid w:val="00340154"/>
    <w:rsid w:val="00372613"/>
    <w:rsid w:val="003872E3"/>
    <w:rsid w:val="0039299E"/>
    <w:rsid w:val="00396E9C"/>
    <w:rsid w:val="003A7683"/>
    <w:rsid w:val="003B35A6"/>
    <w:rsid w:val="003D32F0"/>
    <w:rsid w:val="003F3227"/>
    <w:rsid w:val="003F693C"/>
    <w:rsid w:val="004034D9"/>
    <w:rsid w:val="00430B60"/>
    <w:rsid w:val="004448C1"/>
    <w:rsid w:val="0044676D"/>
    <w:rsid w:val="00450865"/>
    <w:rsid w:val="00456B21"/>
    <w:rsid w:val="00472B2C"/>
    <w:rsid w:val="004911D4"/>
    <w:rsid w:val="004A2F96"/>
    <w:rsid w:val="004B6FA0"/>
    <w:rsid w:val="004D6C53"/>
    <w:rsid w:val="004E576B"/>
    <w:rsid w:val="004F481F"/>
    <w:rsid w:val="004F5E87"/>
    <w:rsid w:val="005105FD"/>
    <w:rsid w:val="00526989"/>
    <w:rsid w:val="0053613C"/>
    <w:rsid w:val="00563778"/>
    <w:rsid w:val="00574F35"/>
    <w:rsid w:val="00580631"/>
    <w:rsid w:val="005830E1"/>
    <w:rsid w:val="00590421"/>
    <w:rsid w:val="00591017"/>
    <w:rsid w:val="00595112"/>
    <w:rsid w:val="005A4B9C"/>
    <w:rsid w:val="005B7167"/>
    <w:rsid w:val="005C5CD3"/>
    <w:rsid w:val="005C693C"/>
    <w:rsid w:val="005D0AD6"/>
    <w:rsid w:val="005D3F0C"/>
    <w:rsid w:val="005D47F2"/>
    <w:rsid w:val="006055B5"/>
    <w:rsid w:val="006071F6"/>
    <w:rsid w:val="006074D6"/>
    <w:rsid w:val="00607B17"/>
    <w:rsid w:val="00607C50"/>
    <w:rsid w:val="00621C30"/>
    <w:rsid w:val="006248A3"/>
    <w:rsid w:val="0062636E"/>
    <w:rsid w:val="00634309"/>
    <w:rsid w:val="00643858"/>
    <w:rsid w:val="00660965"/>
    <w:rsid w:val="00663277"/>
    <w:rsid w:val="00686923"/>
    <w:rsid w:val="0069162F"/>
    <w:rsid w:val="00693B65"/>
    <w:rsid w:val="006A0921"/>
    <w:rsid w:val="006A2464"/>
    <w:rsid w:val="006B5AF1"/>
    <w:rsid w:val="006C4030"/>
    <w:rsid w:val="006D0948"/>
    <w:rsid w:val="0070495C"/>
    <w:rsid w:val="007067AE"/>
    <w:rsid w:val="00713296"/>
    <w:rsid w:val="00731325"/>
    <w:rsid w:val="00734812"/>
    <w:rsid w:val="00740AEC"/>
    <w:rsid w:val="00743993"/>
    <w:rsid w:val="007450FD"/>
    <w:rsid w:val="0075133A"/>
    <w:rsid w:val="0075525E"/>
    <w:rsid w:val="00765BF5"/>
    <w:rsid w:val="00767A65"/>
    <w:rsid w:val="00767D68"/>
    <w:rsid w:val="007847B6"/>
    <w:rsid w:val="00790A45"/>
    <w:rsid w:val="00790E38"/>
    <w:rsid w:val="00791A6A"/>
    <w:rsid w:val="00792916"/>
    <w:rsid w:val="00797F54"/>
    <w:rsid w:val="007B0A32"/>
    <w:rsid w:val="007B656D"/>
    <w:rsid w:val="007D220E"/>
    <w:rsid w:val="007E50AD"/>
    <w:rsid w:val="0080388D"/>
    <w:rsid w:val="008355C7"/>
    <w:rsid w:val="00842A30"/>
    <w:rsid w:val="00847F3D"/>
    <w:rsid w:val="00875A1A"/>
    <w:rsid w:val="00882EE1"/>
    <w:rsid w:val="008A3348"/>
    <w:rsid w:val="008A59C0"/>
    <w:rsid w:val="008A7FE2"/>
    <w:rsid w:val="008D2827"/>
    <w:rsid w:val="008E60E0"/>
    <w:rsid w:val="00931243"/>
    <w:rsid w:val="0095780B"/>
    <w:rsid w:val="009B3094"/>
    <w:rsid w:val="009B5A5D"/>
    <w:rsid w:val="009E0436"/>
    <w:rsid w:val="00A02478"/>
    <w:rsid w:val="00A12861"/>
    <w:rsid w:val="00A24550"/>
    <w:rsid w:val="00A25808"/>
    <w:rsid w:val="00A26122"/>
    <w:rsid w:val="00A326A8"/>
    <w:rsid w:val="00A421EE"/>
    <w:rsid w:val="00A61108"/>
    <w:rsid w:val="00A624EC"/>
    <w:rsid w:val="00A6512F"/>
    <w:rsid w:val="00A738F9"/>
    <w:rsid w:val="00A83F87"/>
    <w:rsid w:val="00A848F0"/>
    <w:rsid w:val="00AC1D66"/>
    <w:rsid w:val="00AD57FF"/>
    <w:rsid w:val="00AF33A9"/>
    <w:rsid w:val="00B00C9B"/>
    <w:rsid w:val="00B02DF1"/>
    <w:rsid w:val="00B10F92"/>
    <w:rsid w:val="00B22554"/>
    <w:rsid w:val="00B31003"/>
    <w:rsid w:val="00B454FC"/>
    <w:rsid w:val="00B52195"/>
    <w:rsid w:val="00B52670"/>
    <w:rsid w:val="00B6335F"/>
    <w:rsid w:val="00B80C7A"/>
    <w:rsid w:val="00BB339A"/>
    <w:rsid w:val="00BC570E"/>
    <w:rsid w:val="00BC751C"/>
    <w:rsid w:val="00C02301"/>
    <w:rsid w:val="00C13EBC"/>
    <w:rsid w:val="00C33283"/>
    <w:rsid w:val="00C52728"/>
    <w:rsid w:val="00C55F11"/>
    <w:rsid w:val="00C56435"/>
    <w:rsid w:val="00C57A95"/>
    <w:rsid w:val="00C60415"/>
    <w:rsid w:val="00C67D42"/>
    <w:rsid w:val="00C71BF9"/>
    <w:rsid w:val="00C778DE"/>
    <w:rsid w:val="00CA4D8F"/>
    <w:rsid w:val="00CA5202"/>
    <w:rsid w:val="00CC31CE"/>
    <w:rsid w:val="00CE04A1"/>
    <w:rsid w:val="00CF4B58"/>
    <w:rsid w:val="00D05A88"/>
    <w:rsid w:val="00D114EC"/>
    <w:rsid w:val="00D17718"/>
    <w:rsid w:val="00D17BD7"/>
    <w:rsid w:val="00D43C4C"/>
    <w:rsid w:val="00D44805"/>
    <w:rsid w:val="00D44870"/>
    <w:rsid w:val="00D61268"/>
    <w:rsid w:val="00D72887"/>
    <w:rsid w:val="00D92F5F"/>
    <w:rsid w:val="00D9728F"/>
    <w:rsid w:val="00DA774A"/>
    <w:rsid w:val="00DC1DAE"/>
    <w:rsid w:val="00DF1725"/>
    <w:rsid w:val="00DF1DBC"/>
    <w:rsid w:val="00E20914"/>
    <w:rsid w:val="00E21CCA"/>
    <w:rsid w:val="00E3713F"/>
    <w:rsid w:val="00E76A38"/>
    <w:rsid w:val="00E96CF0"/>
    <w:rsid w:val="00E96F2C"/>
    <w:rsid w:val="00EB103E"/>
    <w:rsid w:val="00EC45BD"/>
    <w:rsid w:val="00ED13AE"/>
    <w:rsid w:val="00ED4114"/>
    <w:rsid w:val="00EE1D2B"/>
    <w:rsid w:val="00EE3AD9"/>
    <w:rsid w:val="00F1607F"/>
    <w:rsid w:val="00F16F8D"/>
    <w:rsid w:val="00F32DFF"/>
    <w:rsid w:val="00F34BDA"/>
    <w:rsid w:val="00F3631F"/>
    <w:rsid w:val="00F408E4"/>
    <w:rsid w:val="00F4501C"/>
    <w:rsid w:val="00F46F28"/>
    <w:rsid w:val="00F511A8"/>
    <w:rsid w:val="00F634AF"/>
    <w:rsid w:val="00F6799B"/>
    <w:rsid w:val="00F83114"/>
    <w:rsid w:val="00FC5F94"/>
    <w:rsid w:val="00FD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3B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5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074D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07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4D6"/>
    <w:rPr>
      <w:rFonts w:cs="Times New Roman"/>
    </w:rPr>
  </w:style>
  <w:style w:type="character" w:styleId="Strong">
    <w:name w:val="Strong"/>
    <w:basedOn w:val="DefaultParagraphFont"/>
    <w:uiPriority w:val="99"/>
    <w:qFormat/>
    <w:rsid w:val="002768D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29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4</Pages>
  <Words>1259</Words>
  <Characters>7182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julia</dc:creator>
  <cp:keywords/>
  <dc:description/>
  <cp:lastModifiedBy>Юлия</cp:lastModifiedBy>
  <cp:revision>21</cp:revision>
  <cp:lastPrinted>2016-12-23T11:33:00Z</cp:lastPrinted>
  <dcterms:created xsi:type="dcterms:W3CDTF">2016-03-21T11:54:00Z</dcterms:created>
  <dcterms:modified xsi:type="dcterms:W3CDTF">2016-12-23T13:15:00Z</dcterms:modified>
</cp:coreProperties>
</file>